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16"/>
        <w:gridCol w:w="1596"/>
        <w:gridCol w:w="1395"/>
        <w:gridCol w:w="1395"/>
      </w:tblGrid>
      <w:tr w:rsidR="00740E4F" w:rsidTr="00740E4F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0E4F" w:rsidRDefault="00740E4F" w:rsidP="009D5C20">
            <w:r>
              <w:t>Приложение 8</w:t>
            </w:r>
          </w:p>
        </w:tc>
      </w:tr>
      <w:tr w:rsidR="00740E4F" w:rsidTr="00740E4F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0E4F" w:rsidRDefault="00740E4F" w:rsidP="009D5C20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0E4F" w:rsidRDefault="00740E4F" w:rsidP="009D5C20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740E4F" w:rsidTr="00740E4F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0E4F" w:rsidRDefault="00740E4F" w:rsidP="00254D27">
            <w:r>
              <w:t xml:space="preserve">от </w:t>
            </w:r>
            <w:r w:rsidR="00254D27">
              <w:t>____________</w:t>
            </w:r>
            <w:r>
              <w:t xml:space="preserve"> № </w:t>
            </w:r>
            <w:r w:rsidR="00254D27">
              <w:t>____</w:t>
            </w:r>
          </w:p>
        </w:tc>
      </w:tr>
      <w:tr w:rsidR="00740E4F" w:rsidTr="00740E4F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/>
        </w:tc>
      </w:tr>
      <w:tr w:rsidR="00740E4F" w:rsidTr="00740E4F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0E4F" w:rsidRDefault="00740E4F" w:rsidP="009D5C20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2019 год и на плановый период 2020 и 2021 годов</w:t>
            </w:r>
          </w:p>
        </w:tc>
      </w:tr>
      <w:tr w:rsidR="00740E4F" w:rsidTr="00740E4F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/>
        </w:tc>
      </w:tr>
      <w:tr w:rsidR="00740E4F" w:rsidTr="00740E4F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тыс. руб.</w:t>
            </w:r>
          </w:p>
        </w:tc>
      </w:tr>
      <w:tr w:rsidR="00740E4F" w:rsidTr="00740E4F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E4F" w:rsidRDefault="00740E4F" w:rsidP="009D5C20">
            <w:pPr>
              <w:jc w:val="center"/>
            </w:pPr>
            <w:r>
              <w:t>№ п/п</w:t>
            </w:r>
          </w:p>
        </w:tc>
        <w:tc>
          <w:tcPr>
            <w:tcW w:w="983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E4F" w:rsidRDefault="00740E4F" w:rsidP="009D5C20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E4F" w:rsidRDefault="00740E4F" w:rsidP="009D5C20">
            <w:pPr>
              <w:jc w:val="center"/>
            </w:pPr>
            <w:r>
              <w:t>2019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E4F" w:rsidRDefault="00740E4F" w:rsidP="009D5C20">
            <w:pPr>
              <w:jc w:val="center"/>
            </w:pPr>
            <w:r>
              <w:t>2020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E4F" w:rsidRDefault="00740E4F" w:rsidP="009D5C20">
            <w:pPr>
              <w:jc w:val="center"/>
            </w:pPr>
            <w:r>
              <w:t>2021 год</w:t>
            </w:r>
          </w:p>
        </w:tc>
      </w:tr>
    </w:tbl>
    <w:p w:rsidR="00740E4F" w:rsidRPr="00740E4F" w:rsidRDefault="00740E4F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16"/>
        <w:gridCol w:w="1596"/>
        <w:gridCol w:w="1395"/>
        <w:gridCol w:w="1395"/>
      </w:tblGrid>
      <w:tr w:rsidR="00740E4F" w:rsidTr="00740E4F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E4F" w:rsidRDefault="00740E4F" w:rsidP="009D5C20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E4F" w:rsidRDefault="00740E4F" w:rsidP="009D5C20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E4F" w:rsidRDefault="00740E4F" w:rsidP="009D5C20">
            <w:pPr>
              <w:jc w:val="center"/>
            </w:pPr>
            <w: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E4F" w:rsidRDefault="00740E4F" w:rsidP="009D5C20">
            <w:pPr>
              <w:jc w:val="center"/>
            </w:pPr>
            <w:r>
              <w:t>4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E4F" w:rsidRDefault="00740E4F" w:rsidP="009D5C20">
            <w:pPr>
              <w:jc w:val="center"/>
            </w:pPr>
            <w:r>
              <w:t>5</w:t>
            </w:r>
          </w:p>
        </w:tc>
      </w:tr>
      <w:tr w:rsidR="00740E4F" w:rsidTr="00740E4F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E4F" w:rsidRDefault="00740E4F" w:rsidP="009D5C20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740E4F" w:rsidTr="00740E4F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E4F" w:rsidRDefault="00740E4F" w:rsidP="009D5C20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40 000,0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60 000,0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60 000,0</w:t>
            </w:r>
          </w:p>
        </w:tc>
      </w:tr>
      <w:tr w:rsidR="00740E4F" w:rsidTr="00740E4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E4F" w:rsidRDefault="00740E4F" w:rsidP="009D5C20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0E4F" w:rsidRDefault="00740E4F" w:rsidP="009D5C20">
            <w:r>
              <w:t>Реконструкция центрального теплового пункта «Нежилое здание ЦТП по адресу: г. Саратов, ул. Днепропетровская, д. 12а» и восстановление (модернизация и теплоизоляция) циркуляционного трубопровода горячего водоснабжения до многоквартирных домов № 2, 2А, 2Б, 4, 6, 8, 10, 12 по ул. Днепропетровской; № 1 по ул. им. Чехова А.П.; МДОУ «Детский сад комбинированного вида № 158» по ул. Днепропетровской, 4А и МОУ «СОШ № 55» по ул. им. Чехова А.П., 1А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34 550,0</w:t>
            </w:r>
          </w:p>
        </w:tc>
      </w:tr>
      <w:tr w:rsidR="00740E4F" w:rsidTr="00740E4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E4F" w:rsidRDefault="00740E4F" w:rsidP="009D5C20">
            <w:pPr>
              <w:jc w:val="center"/>
            </w:pPr>
            <w:r>
              <w:t>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0E4F" w:rsidRDefault="00740E4F" w:rsidP="009D5C20">
            <w:r>
              <w:t>Реконструкция центрального теплового пункта «Нежилое здание ЦТП по адресу: г. Саратов, ул. им. Куприянова А.И., д. № 7» и восстановление (модернизация и теплоизоляция) циркуляционного трубопровода горячего водоснабжения многоквартирных домов по ул. им. Куприянова А.И., д. № 8, 7, 7А, 5; просп. Строителей, д. № 2, 2А, 4; ул. им. Шехурдина А.П., д. № 28А, 28Б, 30, 30А, 32, 32А, 34, 36, 36А, 38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40 000,0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0,0</w:t>
            </w:r>
          </w:p>
        </w:tc>
      </w:tr>
      <w:tr w:rsidR="00740E4F" w:rsidTr="00740E4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E4F" w:rsidRDefault="00740E4F" w:rsidP="009D5C20">
            <w:pPr>
              <w:jc w:val="center"/>
            </w:pPr>
            <w:r>
              <w:t>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0E4F" w:rsidRDefault="00740E4F" w:rsidP="009D5C20">
            <w:r>
              <w:t>Реконструкция центрального теплового пункта «Нежилое здание ЦТП по адресу: г. Саратов, ул. Лунная, д. 25а» и восстановление (модернизация и теплоизоляция) циркуляционного трубопровода горячего водоснабжения до многоквартирных домов № 25, 27 по ул. Школьной; № 25А, 27 по ул. Лунной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23 757,1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0,0</w:t>
            </w:r>
          </w:p>
        </w:tc>
      </w:tr>
      <w:tr w:rsidR="00740E4F" w:rsidTr="00740E4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E4F" w:rsidRDefault="00740E4F" w:rsidP="009D5C20">
            <w:pPr>
              <w:jc w:val="center"/>
            </w:pPr>
            <w:r>
              <w:t>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0E4F" w:rsidRDefault="00740E4F" w:rsidP="009D5C20">
            <w:r>
              <w:t>Реконструкция центрального теплового пункта «Нежилое здание ЦТП по адресу: г. Саратов, ул. Лунная, д. 5» и восстановление (модернизация и теплоизоляция) циркуляционного трубопровода горячего водоснабжения до многоквартирных домов № 26, 26А по ул. Деловой; № 5 по ул. Лунной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10 892,9</w:t>
            </w:r>
          </w:p>
        </w:tc>
      </w:tr>
      <w:tr w:rsidR="00740E4F" w:rsidTr="00740E4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E4F" w:rsidRDefault="00740E4F" w:rsidP="009D5C20">
            <w:pPr>
              <w:jc w:val="center"/>
            </w:pPr>
            <w:r>
              <w:lastRenderedPageBreak/>
              <w:t>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0E4F" w:rsidRDefault="00740E4F" w:rsidP="009D5C20">
            <w:r>
              <w:t>Реконструкция центрального теплового пункта «Нежилое здание ЦТП по адресу: г. Саратов, ул. Рижская, д. 2а» и восстановление (модернизация и теплоизоляция) циркуляционного трубопровода горячего водоснабжения до многоквартирного дома № 2А по ул. Рижской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4 826,8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0,0</w:t>
            </w:r>
          </w:p>
        </w:tc>
      </w:tr>
      <w:tr w:rsidR="00740E4F" w:rsidTr="00740E4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E4F" w:rsidRDefault="00740E4F" w:rsidP="009D5C20">
            <w:pPr>
              <w:jc w:val="center"/>
            </w:pPr>
            <w:r>
              <w:t>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0E4F" w:rsidRDefault="00740E4F" w:rsidP="009D5C20">
            <w:r>
              <w:t>Реконструкция центрального теплового пункта «Нежилое здание ЦТП по адресу: г. Саратов, ул. Тверская, д. 45а» и восстановление (модернизация и теплоизоляция) циркуляционного трубопровода горячего водоснабжения до многоквартирных домов № 29, 31, 33 по ул. Лунной; № 51 по ул. Тверской; МОУ «СОШ № 41» по ул. Тверской, 45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14 557,1</w:t>
            </w:r>
          </w:p>
        </w:tc>
      </w:tr>
      <w:tr w:rsidR="00740E4F" w:rsidTr="00740E4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E4F" w:rsidRDefault="00740E4F" w:rsidP="009D5C20">
            <w:pPr>
              <w:jc w:val="center"/>
            </w:pPr>
            <w:r>
              <w:t>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0E4F" w:rsidRDefault="00740E4F" w:rsidP="009D5C20">
            <w:r>
              <w:t>Реконструкция центрального теплового пункта «Нежилое помещение по адресу: г. Саратов, ул. Днепропетровская, д. 14» и восстановление (модернизация и теплоизоляция) циркуляционного трубопровода горячего водоснабжения до многоквартирных домов № 2, 4 по ул. им. Мамонтовой В.Н.; № 14 по ул. Днепропетровской; № 5, 3, 3А по ул. Топольчанской; № 8 по ул. им. Чехова А.П. и МДОУ «Детский сад комбинированного вида № 156» по ул. Топольчанской, 3Б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31 416,1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0,0</w:t>
            </w:r>
          </w:p>
        </w:tc>
      </w:tr>
      <w:tr w:rsidR="00740E4F" w:rsidTr="00740E4F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E4F" w:rsidRDefault="00740E4F" w:rsidP="009D5C20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299 417,5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0,0</w:t>
            </w:r>
          </w:p>
        </w:tc>
      </w:tr>
      <w:tr w:rsidR="00740E4F" w:rsidTr="00740E4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E4F" w:rsidRDefault="00740E4F" w:rsidP="009D5C20">
            <w:pPr>
              <w:jc w:val="center"/>
            </w:pPr>
            <w:r>
              <w:t>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0E4F" w:rsidRDefault="00740E4F" w:rsidP="009D5C20">
            <w:r>
              <w:t>Здание МДОУ «Детский сад № 195, корпус 2» по ул. Лунная, 27 В Ленинского района г. Саратова»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149 708,8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0,0</w:t>
            </w:r>
          </w:p>
        </w:tc>
      </w:tr>
      <w:tr w:rsidR="00740E4F" w:rsidTr="00740E4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E4F" w:rsidRDefault="00740E4F" w:rsidP="009D5C20">
            <w:pPr>
              <w:jc w:val="center"/>
            </w:pPr>
            <w:r>
              <w:t>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0E4F" w:rsidRDefault="00740E4F" w:rsidP="009D5C20">
            <w:r>
              <w:t>Здание МДОУ «Детский сад комбинированного вида № 177, корпус 2» 9-я Дачная остановка, б/н, Ленинского района г. Саратова»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149 708,7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0,0</w:t>
            </w:r>
          </w:p>
        </w:tc>
      </w:tr>
      <w:tr w:rsidR="00740E4F" w:rsidTr="00740E4F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E4F" w:rsidRDefault="00740E4F" w:rsidP="009D5C20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69 050,3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0,0</w:t>
            </w:r>
          </w:p>
        </w:tc>
      </w:tr>
      <w:tr w:rsidR="00740E4F" w:rsidTr="00740E4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E4F" w:rsidRDefault="00740E4F" w:rsidP="009D5C20">
            <w:pPr>
              <w:jc w:val="center"/>
            </w:pPr>
            <w:r>
              <w:t>10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0E4F" w:rsidRDefault="00740E4F" w:rsidP="009D5C20">
            <w:r>
              <w:t>Детский сад на 4 группы по ул. Миллеровская в Заводском районе г. Саратова» Адрес (местоположение) объекта г. Саратов, ул. Миллеровская, 59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69 050,3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0,0</w:t>
            </w:r>
          </w:p>
        </w:tc>
      </w:tr>
      <w:tr w:rsidR="00740E4F" w:rsidTr="00740E4F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E4F" w:rsidRDefault="00740E4F" w:rsidP="009D5C20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69 050,3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0,0</w:t>
            </w:r>
          </w:p>
        </w:tc>
      </w:tr>
      <w:tr w:rsidR="00740E4F" w:rsidTr="00740E4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E4F" w:rsidRDefault="00740E4F" w:rsidP="009D5C20">
            <w:pPr>
              <w:jc w:val="center"/>
            </w:pPr>
            <w:r>
              <w:t>11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0E4F" w:rsidRDefault="00740E4F" w:rsidP="009D5C20">
            <w:r>
              <w:t>МДОУ на территории МОУ «Гимназия № 31» по адресу: ул. Лесная, 1/9 Кировского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69 050,3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0,0</w:t>
            </w:r>
          </w:p>
        </w:tc>
      </w:tr>
      <w:tr w:rsidR="00740E4F" w:rsidTr="00740E4F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E4F" w:rsidRDefault="00740E4F" w:rsidP="009D5C20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477 518,0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60 000,0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60 000,0</w:t>
            </w:r>
          </w:p>
        </w:tc>
      </w:tr>
      <w:tr w:rsidR="00740E4F" w:rsidTr="00740E4F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E4F" w:rsidRDefault="00740E4F" w:rsidP="009D5C20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740E4F" w:rsidTr="00740E4F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E4F" w:rsidRDefault="00740E4F" w:rsidP="009D5C20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45 000,0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45 000,0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45 000,0</w:t>
            </w:r>
          </w:p>
        </w:tc>
      </w:tr>
      <w:tr w:rsidR="00740E4F" w:rsidTr="00740E4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E4F" w:rsidRDefault="00740E4F" w:rsidP="009D5C20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0E4F" w:rsidRDefault="00740E4F" w:rsidP="009D5C20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 на 2018-2020 годы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45 000,0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45 000,0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45 000,0</w:t>
            </w:r>
          </w:p>
        </w:tc>
      </w:tr>
      <w:tr w:rsidR="00740E4F" w:rsidTr="00740E4F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E4F" w:rsidRDefault="00740E4F" w:rsidP="009D5C20">
            <w:pPr>
              <w:jc w:val="center"/>
            </w:pPr>
            <w:r>
              <w:lastRenderedPageBreak/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45 000,0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45 000,0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45 000,0</w:t>
            </w:r>
          </w:p>
        </w:tc>
      </w:tr>
      <w:tr w:rsidR="00740E4F" w:rsidTr="00740E4F">
        <w:trPr>
          <w:cantSplit/>
        </w:trPr>
        <w:tc>
          <w:tcPr>
            <w:tcW w:w="10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E4F" w:rsidRDefault="00740E4F" w:rsidP="009D5C20">
            <w:pPr>
              <w:jc w:val="center"/>
            </w:pPr>
            <w:r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Pr="00CA4BE5" w:rsidRDefault="00740E4F" w:rsidP="009D5C20">
            <w:pPr>
              <w:jc w:val="right"/>
              <w:rPr>
                <w:bCs/>
              </w:rPr>
            </w:pPr>
            <w:r w:rsidRPr="00CA4BE5">
              <w:rPr>
                <w:bCs/>
              </w:rPr>
              <w:t>522 518,0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Pr="00CA4BE5" w:rsidRDefault="00740E4F" w:rsidP="009D5C20">
            <w:pPr>
              <w:jc w:val="right"/>
              <w:rPr>
                <w:bCs/>
              </w:rPr>
            </w:pPr>
            <w:r w:rsidRPr="00CA4BE5">
              <w:rPr>
                <w:bCs/>
              </w:rPr>
              <w:t>105 000,0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E4F" w:rsidRPr="00CA4BE5" w:rsidRDefault="00740E4F" w:rsidP="009D5C20">
            <w:pPr>
              <w:jc w:val="right"/>
              <w:rPr>
                <w:bCs/>
              </w:rPr>
            </w:pPr>
            <w:r w:rsidRPr="00CA4BE5">
              <w:rPr>
                <w:bCs/>
              </w:rPr>
              <w:t>105 000,0</w:t>
            </w:r>
          </w:p>
        </w:tc>
      </w:tr>
      <w:tr w:rsidR="00740E4F" w:rsidTr="00740E4F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r>
              <w:t xml:space="preserve"> </w:t>
            </w:r>
          </w:p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/>
        </w:tc>
      </w:tr>
      <w:tr w:rsidR="00740E4F" w:rsidTr="00740E4F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/>
        </w:tc>
      </w:tr>
      <w:tr w:rsidR="00740E4F" w:rsidTr="00740E4F">
        <w:trPr>
          <w:cantSplit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521" w:rsidRDefault="00740E4F" w:rsidP="009D5C20">
            <w:r>
              <w:t xml:space="preserve">Председатель комитета по финансам </w:t>
            </w:r>
          </w:p>
          <w:p w:rsidR="00740E4F" w:rsidRDefault="00740E4F" w:rsidP="009D5C20">
            <w:r>
              <w:t>администрации</w:t>
            </w:r>
            <w:r w:rsidR="00D93521">
              <w:t xml:space="preserve"> муниципального образования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/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/>
        </w:tc>
      </w:tr>
      <w:tr w:rsidR="00740E4F" w:rsidTr="00740E4F">
        <w:trPr>
          <w:cantSplit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r>
              <w:t xml:space="preserve">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E4F" w:rsidRDefault="00740E4F" w:rsidP="009D5C20">
            <w:pPr>
              <w:jc w:val="right"/>
            </w:pPr>
            <w:r>
              <w:t>А.С. Струков</w:t>
            </w:r>
          </w:p>
        </w:tc>
      </w:tr>
    </w:tbl>
    <w:p w:rsidR="00740E4F" w:rsidRPr="005E4417" w:rsidRDefault="00740E4F" w:rsidP="00740E4F"/>
    <w:p w:rsidR="00E2598B" w:rsidRPr="00740E4F" w:rsidRDefault="00E2598B" w:rsidP="00740E4F"/>
    <w:sectPr w:rsidR="00E2598B" w:rsidRPr="00740E4F" w:rsidSect="00740E4F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88D" w:rsidRDefault="0047188D" w:rsidP="00740E4F">
      <w:r>
        <w:separator/>
      </w:r>
    </w:p>
  </w:endnote>
  <w:endnote w:type="continuationSeparator" w:id="1">
    <w:p w:rsidR="0047188D" w:rsidRDefault="0047188D" w:rsidP="00740E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88D" w:rsidRDefault="0047188D" w:rsidP="00740E4F">
      <w:r>
        <w:separator/>
      </w:r>
    </w:p>
  </w:footnote>
  <w:footnote w:type="continuationSeparator" w:id="1">
    <w:p w:rsidR="0047188D" w:rsidRDefault="0047188D" w:rsidP="00740E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E4F" w:rsidRDefault="00DF439F" w:rsidP="000537B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40E4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40E4F" w:rsidRDefault="00740E4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E4F" w:rsidRDefault="00DF439F" w:rsidP="000537B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40E4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A4BE5">
      <w:rPr>
        <w:rStyle w:val="a7"/>
        <w:noProof/>
      </w:rPr>
      <w:t>3</w:t>
    </w:r>
    <w:r>
      <w:rPr>
        <w:rStyle w:val="a7"/>
      </w:rPr>
      <w:fldChar w:fldCharType="end"/>
    </w:r>
  </w:p>
  <w:p w:rsidR="00740E4F" w:rsidRDefault="00740E4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740E4F"/>
    <w:rsid w:val="00254D27"/>
    <w:rsid w:val="002C3F39"/>
    <w:rsid w:val="0047188D"/>
    <w:rsid w:val="005F734A"/>
    <w:rsid w:val="006808C6"/>
    <w:rsid w:val="00740E4F"/>
    <w:rsid w:val="00777A0B"/>
    <w:rsid w:val="0095098E"/>
    <w:rsid w:val="00A24CAF"/>
    <w:rsid w:val="00B912FD"/>
    <w:rsid w:val="00CA4BE5"/>
    <w:rsid w:val="00D93521"/>
    <w:rsid w:val="00DF439F"/>
    <w:rsid w:val="00E2598B"/>
    <w:rsid w:val="00E61F9A"/>
    <w:rsid w:val="00EF36F4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40E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40E4F"/>
  </w:style>
  <w:style w:type="paragraph" w:styleId="a5">
    <w:name w:val="footer"/>
    <w:basedOn w:val="a"/>
    <w:link w:val="a6"/>
    <w:uiPriority w:val="99"/>
    <w:semiHidden/>
    <w:unhideWhenUsed/>
    <w:rsid w:val="00740E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40E4F"/>
  </w:style>
  <w:style w:type="character" w:styleId="a7">
    <w:name w:val="page number"/>
    <w:basedOn w:val="a0"/>
    <w:uiPriority w:val="99"/>
    <w:semiHidden/>
    <w:unhideWhenUsed/>
    <w:rsid w:val="00740E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6</TotalTime>
  <Pages>1</Pages>
  <Words>695</Words>
  <Characters>3967</Characters>
  <Application>Microsoft Office Word</Application>
  <DocSecurity>0</DocSecurity>
  <Lines>33</Lines>
  <Paragraphs>9</Paragraphs>
  <ScaleCrop>false</ScaleCrop>
  <Company/>
  <LinksUpToDate>false</LinksUpToDate>
  <CharactersWithSpaces>4653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KalaevaEU</cp:lastModifiedBy>
  <cp:revision>6</cp:revision>
  <cp:lastPrinted>2018-10-22T06:02:00Z</cp:lastPrinted>
  <dcterms:created xsi:type="dcterms:W3CDTF">2018-10-18T12:41:00Z</dcterms:created>
  <dcterms:modified xsi:type="dcterms:W3CDTF">2018-10-22T06:03:00Z</dcterms:modified>
</cp:coreProperties>
</file>